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03A2D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BATES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d.ca.1483)</w:t>
      </w:r>
    </w:p>
    <w:p w14:paraId="40B4AB3C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Halifax. Yeoman.</w:t>
      </w:r>
    </w:p>
    <w:p w14:paraId="6E1A034C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FD6707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2667173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had died by this time.</w:t>
      </w:r>
    </w:p>
    <w:p w14:paraId="5F1B36FF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bookmarkStart w:id="0" w:name="_Hlk95326643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  <w:bookmarkEnd w:id="0"/>
    </w:p>
    <w:p w14:paraId="3219B5F8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66C310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455F9BB" w14:textId="77777777" w:rsidR="003405C9" w:rsidRPr="001A2DE0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Executor:    Thomas Bates of Halifax, tailor(q.v.).     (ibid.)</w:t>
      </w:r>
    </w:p>
    <w:p w14:paraId="315A4843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92F732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223697" w14:textId="77777777" w:rsidR="003405C9" w:rsidRDefault="003405C9" w:rsidP="003405C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5E1C1EC4" w14:textId="77777777" w:rsidR="00BA00AB" w:rsidRPr="003405C9" w:rsidRDefault="00BA00AB" w:rsidP="003405C9"/>
    <w:sectPr w:rsidR="00BA00AB" w:rsidRPr="003405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41BB" w14:textId="77777777" w:rsidR="003405C9" w:rsidRDefault="003405C9" w:rsidP="009139A6">
      <w:r>
        <w:separator/>
      </w:r>
    </w:p>
  </w:endnote>
  <w:endnote w:type="continuationSeparator" w:id="0">
    <w:p w14:paraId="7A50A3A7" w14:textId="77777777" w:rsidR="003405C9" w:rsidRDefault="003405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D7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D1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57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53465" w14:textId="77777777" w:rsidR="003405C9" w:rsidRDefault="003405C9" w:rsidP="009139A6">
      <w:r>
        <w:separator/>
      </w:r>
    </w:p>
  </w:footnote>
  <w:footnote w:type="continuationSeparator" w:id="0">
    <w:p w14:paraId="68ADEE6C" w14:textId="77777777" w:rsidR="003405C9" w:rsidRDefault="003405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AE0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A5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723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5C9"/>
    <w:rsid w:val="000666E0"/>
    <w:rsid w:val="002510B7"/>
    <w:rsid w:val="003405C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5AC03"/>
  <w15:chartTrackingRefBased/>
  <w15:docId w15:val="{47D994C1-4F77-4C78-94CE-AF2C925C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05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2022-02-09T19:20:00Z</dcterms:created>
  <dcterms:modified xsi:type="dcterms:W3CDTF">2022-02-09T19:21:00Z</dcterms:modified>
</cp:coreProperties>
</file>